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A8EC8" w14:textId="0B10758E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117A8BBA" w14:textId="254F0875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43895" w14:textId="10FBA24B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179C1" w14:textId="593FC493" w:rsidR="009E3EE6" w:rsidRP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Godson of </w:t>
      </w:r>
      <w:r>
        <w:rPr>
          <w:rFonts w:ascii="Times New Roman" w:hAnsi="Times New Roman" w:cs="Times New Roman"/>
          <w:sz w:val="24"/>
          <w:szCs w:val="24"/>
        </w:rPr>
        <w:t xml:space="preserve">Johanna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Wattes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Grenburgh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Hertfordshire(q.v.).   </w:t>
      </w:r>
    </w:p>
    <w:p w14:paraId="7D28A84B" w14:textId="11A4E966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7E9AB1F0" w14:textId="0FA933C2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35EC8" w14:textId="72C81F88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E8E6F" w14:textId="5410D3EF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had a bequest in her Will.   (ibid.)</w:t>
      </w:r>
    </w:p>
    <w:p w14:paraId="1BCD3484" w14:textId="77777777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647BC1" w14:textId="77777777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C5FBF" w14:textId="77777777" w:rsid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208DDBE2" w14:textId="66220AE9" w:rsidR="009E3EE6" w:rsidRPr="009E3EE6" w:rsidRDefault="009E3EE6" w:rsidP="009E3E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ED1A99" w14:textId="2850DC8D" w:rsidR="009E3EE6" w:rsidRPr="009E3EE6" w:rsidRDefault="009E3EE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E3EE6" w:rsidRPr="009E3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A0C60" w14:textId="77777777" w:rsidR="004F47D7" w:rsidRDefault="004F47D7" w:rsidP="009139A6">
      <w:r>
        <w:separator/>
      </w:r>
    </w:p>
  </w:endnote>
  <w:endnote w:type="continuationSeparator" w:id="0">
    <w:p w14:paraId="370F4198" w14:textId="77777777" w:rsidR="004F47D7" w:rsidRDefault="004F47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561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6F1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CA2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38B61" w14:textId="77777777" w:rsidR="004F47D7" w:rsidRDefault="004F47D7" w:rsidP="009139A6">
      <w:r>
        <w:separator/>
      </w:r>
    </w:p>
  </w:footnote>
  <w:footnote w:type="continuationSeparator" w:id="0">
    <w:p w14:paraId="0CD0DB9C" w14:textId="77777777" w:rsidR="004F47D7" w:rsidRDefault="004F47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217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9E9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7F8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D7"/>
    <w:rsid w:val="000666E0"/>
    <w:rsid w:val="002510B7"/>
    <w:rsid w:val="004F47D7"/>
    <w:rsid w:val="005C130B"/>
    <w:rsid w:val="00826F5C"/>
    <w:rsid w:val="009139A6"/>
    <w:rsid w:val="009448BB"/>
    <w:rsid w:val="009E3EE6"/>
    <w:rsid w:val="00A3176C"/>
    <w:rsid w:val="00BA00AB"/>
    <w:rsid w:val="00EB3209"/>
    <w:rsid w:val="00F5287F"/>
    <w:rsid w:val="00FB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A13E4"/>
  <w15:chartTrackingRefBased/>
  <w15:docId w15:val="{322A56C4-B05E-4D8E-97B2-37875B68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2021-03-18T19:08:00Z</dcterms:created>
  <dcterms:modified xsi:type="dcterms:W3CDTF">2021-03-18T19:31:00Z</dcterms:modified>
</cp:coreProperties>
</file>